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184B352F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6284793C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771223"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184B352F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6284793C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771223"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1320EEB3" w14:textId="54D5A565" w:rsidR="002379FC" w:rsidRDefault="002379FC" w:rsidP="00C025C3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</w:t>
      </w:r>
      <w:r w:rsidR="003725A8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ONES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 w:rsidR="00C025C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</w:t>
      </w:r>
      <w:r w:rsidR="003725A8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OCENTES AUXILIARES ANTE LA ASAMBLEA UNIVERSITARIA Y LOS CONSEJOS DE FACULTAD</w:t>
      </w:r>
      <w:r w:rsidR="00C025C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3749D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54720AB2" w14:textId="77777777" w:rsidR="00C025C3" w:rsidRDefault="00C025C3" w:rsidP="00C025C3">
      <w:pPr>
        <w:spacing w:after="0" w:line="240" w:lineRule="auto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0CD99B21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E5EFB">
        <w:rPr>
          <w:rFonts w:ascii="Arial" w:hAnsi="Arial" w:cs="Arial"/>
          <w:b/>
          <w:sz w:val="24"/>
          <w:szCs w:val="40"/>
        </w:rPr>
        <w:t>OBSERVACIÓN AL PADRÓN ELECTORAL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78712043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9E61FA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3EAB5E42" w14:textId="6F31912B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>, siendo</w:t>
      </w:r>
      <w:r w:rsidRPr="00B13B92">
        <w:rPr>
          <w:rFonts w:ascii="Arial" w:hAnsi="Arial" w:cs="Arial"/>
        </w:rPr>
        <w:t xml:space="preserve"> </w:t>
      </w:r>
      <w:r w:rsidR="004E5EFB">
        <w:rPr>
          <w:rFonts w:ascii="Arial" w:hAnsi="Arial" w:cs="Arial"/>
        </w:rPr>
        <w:t xml:space="preserve">miembro de la comunidad universitaria </w:t>
      </w:r>
      <w:r w:rsidR="00411E5A">
        <w:rPr>
          <w:rFonts w:ascii="Arial" w:hAnsi="Arial" w:cs="Arial"/>
          <w:b/>
          <w:color w:val="0000FF"/>
        </w:rPr>
        <w:t>[</w:t>
      </w:r>
      <w:r w:rsidR="004E5EFB">
        <w:rPr>
          <w:rFonts w:ascii="Arial" w:hAnsi="Arial" w:cs="Arial"/>
          <w:b/>
          <w:color w:val="0000FF"/>
        </w:rPr>
        <w:t>docente</w:t>
      </w:r>
      <w:r w:rsidR="00C025C3">
        <w:rPr>
          <w:rFonts w:ascii="Arial" w:hAnsi="Arial" w:cs="Arial"/>
          <w:b/>
          <w:color w:val="0000FF"/>
        </w:rPr>
        <w:t xml:space="preserve"> o estudiante</w:t>
      </w:r>
      <w:r w:rsidR="00266AF0">
        <w:rPr>
          <w:rFonts w:ascii="Arial" w:hAnsi="Arial" w:cs="Arial"/>
          <w:b/>
          <w:color w:val="0000FF"/>
        </w:rPr>
        <w:t xml:space="preserve"> / </w:t>
      </w:r>
      <w:r w:rsidR="00C025C3">
        <w:rPr>
          <w:rFonts w:ascii="Arial" w:hAnsi="Arial" w:cs="Arial"/>
          <w:b/>
          <w:color w:val="0000FF"/>
        </w:rPr>
        <w:t>categoría o alumno pre o posgrado</w:t>
      </w:r>
      <w:r w:rsidR="00411E5A">
        <w:rPr>
          <w:rFonts w:ascii="Arial" w:hAnsi="Arial" w:cs="Arial"/>
          <w:b/>
          <w:color w:val="0000FF"/>
        </w:rPr>
        <w:t>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6E009A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 w:rsidRPr="003725A8">
        <w:rPr>
          <w:rFonts w:ascii="Arial" w:hAnsi="Arial" w:cs="Arial"/>
          <w:b/>
          <w:color w:val="0000FF"/>
          <w:highlight w:val="yellow"/>
        </w:rPr>
        <w:t>[C</w:t>
      </w:r>
      <w:r w:rsidR="00B13B92" w:rsidRPr="003725A8">
        <w:rPr>
          <w:rFonts w:ascii="Arial" w:hAnsi="Arial" w:cs="Arial"/>
          <w:b/>
          <w:color w:val="0000FF"/>
          <w:highlight w:val="yellow"/>
        </w:rPr>
        <w:t>ódigo Docente</w:t>
      </w:r>
      <w:r w:rsidR="00C025C3" w:rsidRPr="003725A8">
        <w:rPr>
          <w:rFonts w:ascii="Arial" w:hAnsi="Arial" w:cs="Arial"/>
          <w:b/>
          <w:color w:val="0000FF"/>
          <w:highlight w:val="yellow"/>
        </w:rPr>
        <w:t>/ código alumno</w:t>
      </w:r>
      <w:r w:rsidR="00411E5A" w:rsidRPr="003725A8">
        <w:rPr>
          <w:rFonts w:ascii="Arial" w:hAnsi="Arial" w:cs="Arial"/>
          <w:b/>
          <w:color w:val="0000FF"/>
          <w:highlight w:val="yellow"/>
        </w:rPr>
        <w:t>]</w:t>
      </w:r>
      <w:r w:rsidRPr="00B13B92">
        <w:rPr>
          <w:rFonts w:ascii="Arial" w:hAnsi="Arial" w:cs="Arial"/>
        </w:rPr>
        <w:t xml:space="preserve">, </w:t>
      </w:r>
      <w:r w:rsidR="003725A8">
        <w:rPr>
          <w:rFonts w:ascii="Arial" w:hAnsi="Arial" w:cs="Arial"/>
        </w:rPr>
        <w:t xml:space="preserve">con </w:t>
      </w:r>
      <w:r w:rsidR="003725A8" w:rsidRPr="003725A8">
        <w:rPr>
          <w:rFonts w:ascii="Arial" w:hAnsi="Arial" w:cs="Arial"/>
          <w:b/>
          <w:color w:val="0000FF"/>
          <w:highlight w:val="yellow"/>
        </w:rPr>
        <w:t>correo institucional</w:t>
      </w:r>
      <w:r w:rsidR="003725A8">
        <w:rPr>
          <w:rFonts w:ascii="Arial" w:hAnsi="Arial" w:cs="Arial"/>
          <w:b/>
          <w:color w:val="0000FF"/>
        </w:rPr>
        <w:t xml:space="preserve"> (abc@unmsm.edu.pe), </w:t>
      </w:r>
      <w:r w:rsidR="004E5EFB">
        <w:rPr>
          <w:rFonts w:ascii="Arial" w:hAnsi="Arial" w:cs="Arial"/>
        </w:rPr>
        <w:t xml:space="preserve">presento la siguiente observación al </w:t>
      </w:r>
      <w:r w:rsidR="00266AF0">
        <w:rPr>
          <w:rFonts w:ascii="Arial" w:hAnsi="Arial" w:cs="Arial"/>
        </w:rPr>
        <w:t>p</w:t>
      </w:r>
      <w:r w:rsidR="004E5EFB">
        <w:rPr>
          <w:rFonts w:ascii="Arial" w:hAnsi="Arial" w:cs="Arial"/>
        </w:rPr>
        <w:t>adrón</w:t>
      </w:r>
      <w:r w:rsidR="00266AF0">
        <w:rPr>
          <w:rFonts w:ascii="Arial" w:hAnsi="Arial" w:cs="Arial"/>
        </w:rPr>
        <w:t xml:space="preserve"> electoral</w:t>
      </w:r>
      <w:r w:rsidR="00183F4A">
        <w:rPr>
          <w:rFonts w:ascii="Arial" w:hAnsi="Arial" w:cs="Arial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4E4561" w14:paraId="77C2DF56" w14:textId="77777777" w:rsidTr="004E4561">
        <w:tc>
          <w:tcPr>
            <w:tcW w:w="1413" w:type="dxa"/>
          </w:tcPr>
          <w:bookmarkEnd w:id="0"/>
          <w:p w14:paraId="04AE477E" w14:textId="70FF5F75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Dice:</w:t>
            </w:r>
          </w:p>
        </w:tc>
        <w:tc>
          <w:tcPr>
            <w:tcW w:w="8215" w:type="dxa"/>
          </w:tcPr>
          <w:p w14:paraId="2CF96C77" w14:textId="21A9516F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  <w:tr w:rsidR="004E4561" w14:paraId="4B705249" w14:textId="77777777" w:rsidTr="004E4561">
        <w:tc>
          <w:tcPr>
            <w:tcW w:w="1413" w:type="dxa"/>
          </w:tcPr>
          <w:p w14:paraId="09FED973" w14:textId="0FFDF7C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Debe Decir:</w:t>
            </w:r>
          </w:p>
        </w:tc>
        <w:tc>
          <w:tcPr>
            <w:tcW w:w="8215" w:type="dxa"/>
          </w:tcPr>
          <w:p w14:paraId="10E8BB91" w14:textId="7777777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35C1DAC3" w14:textId="7CFBC2A9" w:rsidR="008E499D" w:rsidRDefault="00B332D2" w:rsidP="00183F4A">
      <w:pPr>
        <w:spacing w:after="0"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7966EBA2">
                <wp:simplePos x="0" y="0"/>
                <wp:positionH relativeFrom="margin">
                  <wp:align>right</wp:align>
                </wp:positionH>
                <wp:positionV relativeFrom="paragraph">
                  <wp:posOffset>433705</wp:posOffset>
                </wp:positionV>
                <wp:extent cx="6096000" cy="670560"/>
                <wp:effectExtent l="0" t="0" r="19050" b="1524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428.8pt;margin-top:34.15pt;width:480pt;height:52.8pt;z-index:25166387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 anchorx="margin"/>
              </v:shape>
            </w:pict>
          </mc:Fallback>
        </mc:AlternateContent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77777777" w:rsidR="00B332D2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</w:p>
    <w:p w14:paraId="30DA1D8A" w14:textId="1924DD86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0EDD8593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251DEC63" w:rsidR="00B332D2" w:rsidRDefault="00EF066C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76FA1B6C">
                <wp:simplePos x="0" y="0"/>
                <wp:positionH relativeFrom="column">
                  <wp:posOffset>4564380</wp:posOffset>
                </wp:positionH>
                <wp:positionV relativeFrom="paragraph">
                  <wp:posOffset>167835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68DB896A" w:rsidR="008E499D" w:rsidRPr="00E60002" w:rsidRDefault="007B21A8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8" style="position:absolute;left:0;text-align:left;margin-left:359.4pt;margin-top:13.2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IUyF2fiAAAACg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68DB896A" w:rsidR="008E499D" w:rsidRPr="00E60002" w:rsidRDefault="007B21A8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77777777" w:rsidR="008E499D" w:rsidRPr="00F15E09" w:rsidRDefault="008E499D" w:rsidP="008E499D">
      <w:pPr>
        <w:spacing w:line="360" w:lineRule="auto"/>
        <w:jc w:val="both"/>
        <w:rPr>
          <w:rFonts w:ascii="Arial" w:hAnsi="Arial" w:cs="Arial"/>
          <w:sz w:val="12"/>
        </w:rPr>
      </w:pPr>
    </w:p>
    <w:p w14:paraId="4E139A56" w14:textId="77777777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77777777" w:rsidR="008E499D" w:rsidRPr="008E499D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37344D79">
                <wp:simplePos x="0" y="0"/>
                <wp:positionH relativeFrom="column">
                  <wp:posOffset>453390</wp:posOffset>
                </wp:positionH>
                <wp:positionV relativeFrom="paragraph">
                  <wp:posOffset>114300</wp:posOffset>
                </wp:positionV>
                <wp:extent cx="3495675" cy="753745"/>
                <wp:effectExtent l="0" t="0" r="9525" b="8255"/>
                <wp:wrapThrough wrapText="bothSides">
                  <wp:wrapPolygon edited="0">
                    <wp:start x="3296" y="0"/>
                    <wp:lineTo x="706" y="0"/>
                    <wp:lineTo x="0" y="1638"/>
                    <wp:lineTo x="0" y="21291"/>
                    <wp:lineTo x="21541" y="21291"/>
                    <wp:lineTo x="21541" y="4367"/>
                    <wp:lineTo x="21306" y="2730"/>
                    <wp:lineTo x="20364" y="0"/>
                    <wp:lineTo x="3296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753745"/>
                          <a:chOff x="-219074" y="10886"/>
                          <a:chExt cx="2247900" cy="823712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6"/>
                            <a:ext cx="2247900" cy="73099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77C7B85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="00183F4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 </w:t>
                              </w:r>
                              <w:r w:rsidR="006E009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y Apellidos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7E85C1A7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7F0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DNI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1" style="position:absolute;left:0;text-align:left;margin-left:35.7pt;margin-top:9pt;width:275.25pt;height:59.35pt;z-index:251658752;mso-width-relative:margin;mso-height-relative:margin" coordorigin="-2190,108" coordsize="22479,8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">
                <v:roundrect id="Rectángulo redondeado 12" o:spid="_x0000_s1032" style="position:absolute;left:-2190;top:1036;width:22478;height:73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77C7B85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="00183F4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 </w:t>
                        </w:r>
                        <w:r w:rsidR="006E009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y Apellidos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7E85C1A7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7F0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DNI</w:t>
                        </w:r>
                      </w:p>
                    </w:txbxContent>
                  </v:textbox>
                </v:roundrect>
                <v:line id="Conector recto 13" o:spid="_x0000_s1033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5B70E" w14:textId="77777777" w:rsidR="0028051A" w:rsidRDefault="0028051A" w:rsidP="005D3A40">
      <w:pPr>
        <w:spacing w:after="0" w:line="240" w:lineRule="auto"/>
      </w:pPr>
      <w:r>
        <w:separator/>
      </w:r>
    </w:p>
  </w:endnote>
  <w:endnote w:type="continuationSeparator" w:id="0">
    <w:p w14:paraId="0C8FDC26" w14:textId="77777777" w:rsidR="0028051A" w:rsidRDefault="0028051A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7875E" w14:textId="77777777" w:rsidR="0028051A" w:rsidRDefault="0028051A" w:rsidP="005D3A40">
      <w:pPr>
        <w:spacing w:after="0" w:line="240" w:lineRule="auto"/>
      </w:pPr>
      <w:r>
        <w:separator/>
      </w:r>
    </w:p>
  </w:footnote>
  <w:footnote w:type="continuationSeparator" w:id="0">
    <w:p w14:paraId="712A2182" w14:textId="77777777" w:rsidR="0028051A" w:rsidRDefault="0028051A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652613">
    <w:abstractNumId w:val="3"/>
  </w:num>
  <w:num w:numId="2" w16cid:durableId="1946576307">
    <w:abstractNumId w:val="4"/>
  </w:num>
  <w:num w:numId="3" w16cid:durableId="197164309">
    <w:abstractNumId w:val="2"/>
  </w:num>
  <w:num w:numId="4" w16cid:durableId="1353804810">
    <w:abstractNumId w:val="1"/>
  </w:num>
  <w:num w:numId="5" w16cid:durableId="1546064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51436"/>
    <w:rsid w:val="00061A53"/>
    <w:rsid w:val="00067AD1"/>
    <w:rsid w:val="00073F8F"/>
    <w:rsid w:val="00074148"/>
    <w:rsid w:val="00075EBD"/>
    <w:rsid w:val="00076EC0"/>
    <w:rsid w:val="000816DA"/>
    <w:rsid w:val="00084357"/>
    <w:rsid w:val="0009265F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51A"/>
    <w:rsid w:val="00280B67"/>
    <w:rsid w:val="00287A1D"/>
    <w:rsid w:val="00293984"/>
    <w:rsid w:val="00296642"/>
    <w:rsid w:val="00297F7F"/>
    <w:rsid w:val="002B60E9"/>
    <w:rsid w:val="002C6484"/>
    <w:rsid w:val="002C74A2"/>
    <w:rsid w:val="002D2B23"/>
    <w:rsid w:val="002E7E5E"/>
    <w:rsid w:val="002F1CB6"/>
    <w:rsid w:val="002F7972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25A8"/>
    <w:rsid w:val="003749D3"/>
    <w:rsid w:val="00376C19"/>
    <w:rsid w:val="00382293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23EA"/>
    <w:rsid w:val="003E2EE6"/>
    <w:rsid w:val="003E3A95"/>
    <w:rsid w:val="003F7E99"/>
    <w:rsid w:val="00401343"/>
    <w:rsid w:val="00403342"/>
    <w:rsid w:val="00410BB4"/>
    <w:rsid w:val="00411E5A"/>
    <w:rsid w:val="004213D2"/>
    <w:rsid w:val="00450428"/>
    <w:rsid w:val="004538C8"/>
    <w:rsid w:val="0046558A"/>
    <w:rsid w:val="00471EC6"/>
    <w:rsid w:val="00486588"/>
    <w:rsid w:val="004A2248"/>
    <w:rsid w:val="004A6199"/>
    <w:rsid w:val="004E4561"/>
    <w:rsid w:val="004E5EFB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6779"/>
    <w:rsid w:val="006D7259"/>
    <w:rsid w:val="006E009A"/>
    <w:rsid w:val="006E02BD"/>
    <w:rsid w:val="006E08BA"/>
    <w:rsid w:val="00722D9E"/>
    <w:rsid w:val="00731A8D"/>
    <w:rsid w:val="007554E7"/>
    <w:rsid w:val="00770D85"/>
    <w:rsid w:val="00771223"/>
    <w:rsid w:val="007758A6"/>
    <w:rsid w:val="007806F1"/>
    <w:rsid w:val="007942D6"/>
    <w:rsid w:val="007B0F3E"/>
    <w:rsid w:val="007B1A8D"/>
    <w:rsid w:val="007B21A8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73C28"/>
    <w:rsid w:val="00882E34"/>
    <w:rsid w:val="008B3319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A3A9D"/>
    <w:rsid w:val="009A6336"/>
    <w:rsid w:val="009C1D71"/>
    <w:rsid w:val="009C3675"/>
    <w:rsid w:val="009E30B2"/>
    <w:rsid w:val="009E61FA"/>
    <w:rsid w:val="009F3F1F"/>
    <w:rsid w:val="00A043AB"/>
    <w:rsid w:val="00A11A31"/>
    <w:rsid w:val="00A127B1"/>
    <w:rsid w:val="00A17D3A"/>
    <w:rsid w:val="00A31180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2ADE"/>
    <w:rsid w:val="00AD6DA6"/>
    <w:rsid w:val="00AE328B"/>
    <w:rsid w:val="00AF2CBB"/>
    <w:rsid w:val="00B0374F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025C3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588"/>
    <w:rsid w:val="00CA3E8D"/>
    <w:rsid w:val="00CA3EFA"/>
    <w:rsid w:val="00CB27C5"/>
    <w:rsid w:val="00CF2DE6"/>
    <w:rsid w:val="00D00754"/>
    <w:rsid w:val="00D0388E"/>
    <w:rsid w:val="00D06AEA"/>
    <w:rsid w:val="00D153DC"/>
    <w:rsid w:val="00D15B4D"/>
    <w:rsid w:val="00D26456"/>
    <w:rsid w:val="00D27F0A"/>
    <w:rsid w:val="00D434E6"/>
    <w:rsid w:val="00D458FF"/>
    <w:rsid w:val="00D820F9"/>
    <w:rsid w:val="00D942DB"/>
    <w:rsid w:val="00D96AA1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17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Juugo Laguna</cp:lastModifiedBy>
  <cp:revision>35</cp:revision>
  <cp:lastPrinted>2016-06-14T01:08:00Z</cp:lastPrinted>
  <dcterms:created xsi:type="dcterms:W3CDTF">2022-06-21T15:08:00Z</dcterms:created>
  <dcterms:modified xsi:type="dcterms:W3CDTF">2025-09-22T16:39:00Z</dcterms:modified>
</cp:coreProperties>
</file>